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89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ÖZ-Norderstedt_Baugrubenverfüll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ießung Baugrube und Rückbau Trägerbohlenwand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